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B5892" w14:textId="77777777" w:rsidR="00A30075" w:rsidRDefault="00A30075" w:rsidP="00A300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4261D4D2" w14:textId="77777777" w:rsidR="00A30075" w:rsidRDefault="00A30075" w:rsidP="00A300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Notary public.</w:t>
      </w:r>
    </w:p>
    <w:p w14:paraId="3E2E58D3" w14:textId="77777777" w:rsidR="00A30075" w:rsidRDefault="00A30075" w:rsidP="00A300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127D02" w14:textId="77777777" w:rsidR="00A30075" w:rsidRDefault="00A30075" w:rsidP="00A300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526DD9" w14:textId="77777777" w:rsidR="00A30075" w:rsidRDefault="00A30075" w:rsidP="00A300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He was active in London.</w:t>
      </w:r>
    </w:p>
    <w:p w14:paraId="404CF98B" w14:textId="77777777" w:rsidR="00A30075" w:rsidRDefault="00A30075" w:rsidP="00A30075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p.200)</w:t>
      </w:r>
    </w:p>
    <w:p w14:paraId="640E2FEC" w14:textId="77777777" w:rsidR="00A30075" w:rsidRDefault="00A30075" w:rsidP="00A300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515631" w14:textId="77777777" w:rsidR="00A30075" w:rsidRDefault="00A30075" w:rsidP="00A300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644707" w14:textId="77777777" w:rsidR="00A30075" w:rsidRDefault="00A30075" w:rsidP="00A300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5789A8F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44037" w14:textId="77777777" w:rsidR="00A30075" w:rsidRDefault="00A30075" w:rsidP="009139A6">
      <w:r>
        <w:separator/>
      </w:r>
    </w:p>
  </w:endnote>
  <w:endnote w:type="continuationSeparator" w:id="0">
    <w:p w14:paraId="1D307C3E" w14:textId="77777777" w:rsidR="00A30075" w:rsidRDefault="00A300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0E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E41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3D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2F918" w14:textId="77777777" w:rsidR="00A30075" w:rsidRDefault="00A30075" w:rsidP="009139A6">
      <w:r>
        <w:separator/>
      </w:r>
    </w:p>
  </w:footnote>
  <w:footnote w:type="continuationSeparator" w:id="0">
    <w:p w14:paraId="675D2792" w14:textId="77777777" w:rsidR="00A30075" w:rsidRDefault="00A300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E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06F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E45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075"/>
    <w:rsid w:val="000666E0"/>
    <w:rsid w:val="002510B7"/>
    <w:rsid w:val="005C130B"/>
    <w:rsid w:val="00826F5C"/>
    <w:rsid w:val="009139A6"/>
    <w:rsid w:val="009448BB"/>
    <w:rsid w:val="00A3007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3697B"/>
  <w15:chartTrackingRefBased/>
  <w15:docId w15:val="{1201425D-B73E-4A84-B329-3A6904E8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07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2022-05-29T20:48:00Z</dcterms:created>
  <dcterms:modified xsi:type="dcterms:W3CDTF">2022-05-29T20:48:00Z</dcterms:modified>
</cp:coreProperties>
</file>